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91AF8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Philip JUSTISE</w:t>
      </w:r>
      <w:r>
        <w:rPr>
          <w:rFonts w:cs="Times New Roman"/>
          <w:szCs w:val="24"/>
          <w:lang w:val="en-GB"/>
        </w:rPr>
        <w:t xml:space="preserve">      (fl.1427)</w:t>
      </w:r>
    </w:p>
    <w:p w14:paraId="076C72F0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Vicar of King’s Pyon, Herefordshire.</w:t>
      </w:r>
    </w:p>
    <w:p w14:paraId="668228AB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</w:p>
    <w:p w14:paraId="2A5F0CE7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</w:p>
    <w:p w14:paraId="1B7EB929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1427</w:t>
      </w:r>
      <w:r>
        <w:rPr>
          <w:rFonts w:cs="Times New Roman"/>
          <w:szCs w:val="24"/>
          <w:lang w:val="en-GB"/>
        </w:rPr>
        <w:tab/>
        <w:t>He became Vicar.</w:t>
      </w:r>
    </w:p>
    <w:p w14:paraId="6792190F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085B85">
          <w:rPr>
            <w:rStyle w:val="Hyperlink"/>
            <w:rFonts w:cs="Times New Roman"/>
            <w:szCs w:val="24"/>
            <w:lang w:val="en-GB"/>
          </w:rPr>
          <w:t>www.melocki.org.uk/diocese/KingsPyon.html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AD83302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</w:p>
    <w:p w14:paraId="0329B669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</w:p>
    <w:p w14:paraId="72479629" w14:textId="77777777" w:rsidR="00F1127B" w:rsidRDefault="00F1127B" w:rsidP="00F1127B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20 March 2025</w:t>
      </w:r>
      <w:r>
        <w:rPr>
          <w:rFonts w:cs="Times New Roman"/>
          <w:szCs w:val="24"/>
          <w:lang w:val="en-GB"/>
        </w:rPr>
        <w:fldChar w:fldCharType="end"/>
      </w:r>
    </w:p>
    <w:p w14:paraId="77771B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07BFB" w14:textId="77777777" w:rsidR="00F1127B" w:rsidRDefault="00F1127B" w:rsidP="009139A6">
      <w:r>
        <w:separator/>
      </w:r>
    </w:p>
  </w:endnote>
  <w:endnote w:type="continuationSeparator" w:id="0">
    <w:p w14:paraId="3AD982D0" w14:textId="77777777" w:rsidR="00F1127B" w:rsidRDefault="00F112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A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85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1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C2454" w14:textId="77777777" w:rsidR="00F1127B" w:rsidRDefault="00F1127B" w:rsidP="009139A6">
      <w:r>
        <w:separator/>
      </w:r>
    </w:p>
  </w:footnote>
  <w:footnote w:type="continuationSeparator" w:id="0">
    <w:p w14:paraId="06839B7D" w14:textId="77777777" w:rsidR="00F1127B" w:rsidRDefault="00F112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CB7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AC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29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27B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41901"/>
    <w:rsid w:val="00BA00AB"/>
    <w:rsid w:val="00C71834"/>
    <w:rsid w:val="00CB4ED9"/>
    <w:rsid w:val="00DE227A"/>
    <w:rsid w:val="00E61DA6"/>
    <w:rsid w:val="00EB3209"/>
    <w:rsid w:val="00F1127B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95D5"/>
  <w15:chartTrackingRefBased/>
  <w15:docId w15:val="{BFA12CF5-AB54-4CCF-A890-F7AB9D4D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12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ingsPyon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2025-03-20T21:12:00Z</dcterms:created>
  <dcterms:modified xsi:type="dcterms:W3CDTF">2025-03-20T21:12:00Z</dcterms:modified>
</cp:coreProperties>
</file>